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BE9" w:rsidRPr="00574472" w:rsidRDefault="00264BE9" w:rsidP="009B10AA">
      <w:pPr>
        <w:jc w:val="center"/>
        <w:rPr>
          <w:b/>
          <w:color w:val="0000FF"/>
        </w:rPr>
      </w:pPr>
      <w:r w:rsidRPr="00574472">
        <w:rPr>
          <w:rFonts w:hint="eastAsia"/>
          <w:b/>
          <w:color w:val="0000FF"/>
        </w:rPr>
        <w:t>外国语学院</w:t>
      </w:r>
      <w:r>
        <w:rPr>
          <w:b/>
          <w:color w:val="0000FF"/>
        </w:rPr>
        <w:t>2012-2013</w:t>
      </w:r>
      <w:r w:rsidRPr="00574472">
        <w:rPr>
          <w:rFonts w:hint="eastAsia"/>
          <w:b/>
          <w:color w:val="0000FF"/>
        </w:rPr>
        <w:t>学年（下学期）</w:t>
      </w:r>
      <w:r>
        <w:rPr>
          <w:b/>
          <w:color w:val="0000FF"/>
        </w:rPr>
        <w:t>2011</w:t>
      </w:r>
      <w:r w:rsidRPr="00574472">
        <w:rPr>
          <w:rFonts w:hint="eastAsia"/>
          <w:b/>
          <w:color w:val="0000FF"/>
        </w:rPr>
        <w:t>级英语</w:t>
      </w:r>
      <w:r>
        <w:rPr>
          <w:rFonts w:hint="eastAsia"/>
          <w:b/>
          <w:color w:val="0000FF"/>
        </w:rPr>
        <w:t>（语言文学）</w:t>
      </w:r>
      <w:r w:rsidRPr="00574472">
        <w:rPr>
          <w:rFonts w:hint="eastAsia"/>
          <w:b/>
          <w:color w:val="0000FF"/>
        </w:rPr>
        <w:t>课程表</w:t>
      </w:r>
    </w:p>
    <w:tbl>
      <w:tblPr>
        <w:tblW w:w="9683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"/>
        <w:gridCol w:w="2067"/>
        <w:gridCol w:w="2268"/>
        <w:gridCol w:w="1276"/>
        <w:gridCol w:w="2126"/>
        <w:gridCol w:w="1339"/>
      </w:tblGrid>
      <w:tr w:rsidR="00264BE9" w:rsidRPr="00BD12E7" w:rsidTr="00985D03">
        <w:trPr>
          <w:trHeight w:val="1076"/>
          <w:jc w:val="center"/>
        </w:trPr>
        <w:tc>
          <w:tcPr>
            <w:tcW w:w="607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67" w:type="dxa"/>
          </w:tcPr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1.2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BD12E7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00-9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2268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264BE9">
            <w:pPr>
              <w:ind w:firstLineChars="343" w:firstLine="31680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3.4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BD12E7" w:rsidRDefault="00264BE9" w:rsidP="00264BE9">
            <w:pPr>
              <w:ind w:firstLineChars="147" w:firstLine="31680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10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10-12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/>
                <w:bCs/>
                <w:sz w:val="18"/>
                <w:szCs w:val="18"/>
              </w:rPr>
              <w:t>00</w:t>
            </w:r>
          </w:p>
        </w:tc>
        <w:tc>
          <w:tcPr>
            <w:tcW w:w="1276" w:type="dxa"/>
          </w:tcPr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中午</w:t>
            </w:r>
          </w:p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5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6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休息</w:t>
            </w:r>
          </w:p>
        </w:tc>
        <w:tc>
          <w:tcPr>
            <w:tcW w:w="2126" w:type="dxa"/>
          </w:tcPr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7,8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BD12E7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14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30-16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1339" w:type="dxa"/>
          </w:tcPr>
          <w:p w:rsidR="00264BE9" w:rsidRPr="00BD12E7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11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、节</w:t>
            </w:r>
          </w:p>
          <w:p w:rsidR="00264BE9" w:rsidRPr="00BD12E7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19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00-20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</w:tr>
      <w:tr w:rsidR="00264BE9" w:rsidRPr="00BD12E7" w:rsidTr="00985D03">
        <w:trPr>
          <w:trHeight w:val="1002"/>
          <w:jc w:val="center"/>
        </w:trPr>
        <w:tc>
          <w:tcPr>
            <w:tcW w:w="607" w:type="dxa"/>
            <w:vAlign w:val="center"/>
          </w:tcPr>
          <w:p w:rsidR="00264BE9" w:rsidRPr="00BD12E7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D12E7">
              <w:rPr>
                <w:rFonts w:ascii="黑体" w:eastAsia="黑体" w:hAnsi="宋体" w:hint="eastAsia"/>
                <w:bCs/>
                <w:sz w:val="18"/>
                <w:szCs w:val="18"/>
              </w:rPr>
              <w:t>一</w:t>
            </w:r>
          </w:p>
        </w:tc>
        <w:tc>
          <w:tcPr>
            <w:tcW w:w="2067" w:type="dxa"/>
          </w:tcPr>
          <w:p w:rsidR="00264BE9" w:rsidRDefault="00264BE9" w:rsidP="00A9409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英语泛读Ⅳ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Default="00264BE9" w:rsidP="00A9409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梁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瑞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清</w:t>
            </w:r>
          </w:p>
          <w:p w:rsidR="00264BE9" w:rsidRPr="00985D03" w:rsidRDefault="00264BE9" w:rsidP="00A9409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一教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102</w:t>
            </w:r>
          </w:p>
        </w:tc>
        <w:tc>
          <w:tcPr>
            <w:tcW w:w="2268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9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BD12E7" w:rsidTr="00985D03">
        <w:trPr>
          <w:trHeight w:val="1736"/>
          <w:jc w:val="center"/>
        </w:trPr>
        <w:tc>
          <w:tcPr>
            <w:tcW w:w="607" w:type="dxa"/>
            <w:vAlign w:val="center"/>
          </w:tcPr>
          <w:p w:rsidR="00264BE9" w:rsidRPr="00BD12E7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D12E7">
              <w:rPr>
                <w:rFonts w:ascii="黑体" w:eastAsia="黑体" w:hAnsi="宋体" w:hint="eastAsia"/>
                <w:bCs/>
                <w:sz w:val="18"/>
                <w:szCs w:val="18"/>
              </w:rPr>
              <w:t>二</w:t>
            </w:r>
          </w:p>
        </w:tc>
        <w:tc>
          <w:tcPr>
            <w:tcW w:w="2067" w:type="dxa"/>
          </w:tcPr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基础英文写作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Ⅱ必修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 xml:space="preserve">  </w:t>
            </w:r>
          </w:p>
          <w:p w:rsidR="00264BE9" w:rsidRPr="00985D03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杨才英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</w:tc>
        <w:tc>
          <w:tcPr>
            <w:tcW w:w="2268" w:type="dxa"/>
          </w:tcPr>
          <w:p w:rsidR="00264BE9" w:rsidRPr="00BD12E7" w:rsidRDefault="00264BE9" w:rsidP="00B97429">
            <w:pPr>
              <w:rPr>
                <w:rFonts w:ascii="宋体"/>
                <w:sz w:val="18"/>
                <w:szCs w:val="18"/>
              </w:rPr>
            </w:pPr>
            <w:r w:rsidRPr="00BD12E7">
              <w:rPr>
                <w:rFonts w:ascii="宋体" w:hAnsi="宋体" w:hint="eastAsia"/>
                <w:sz w:val="18"/>
                <w:szCs w:val="18"/>
              </w:rPr>
              <w:t>毛泽东思想和中国特色社会主义理论体系概论（下）必修</w:t>
            </w:r>
            <w:r w:rsidRPr="00BD12E7">
              <w:rPr>
                <w:rFonts w:ascii="宋体" w:hAnsi="宋体"/>
                <w:sz w:val="18"/>
                <w:szCs w:val="18"/>
              </w:rPr>
              <w:t>3</w:t>
            </w:r>
            <w:r w:rsidRPr="00BD12E7">
              <w:rPr>
                <w:rFonts w:ascii="宋体" w:hAnsi="宋体" w:hint="eastAsia"/>
                <w:sz w:val="18"/>
                <w:szCs w:val="18"/>
              </w:rPr>
              <w:t>学分</w:t>
            </w:r>
            <w:r w:rsidRPr="00BD12E7">
              <w:rPr>
                <w:rFonts w:ascii="宋体" w:hAnsi="宋体"/>
                <w:sz w:val="18"/>
                <w:szCs w:val="18"/>
              </w:rPr>
              <w:t xml:space="preserve"> </w:t>
            </w:r>
            <w:r w:rsidRPr="00BD12E7">
              <w:rPr>
                <w:rFonts w:ascii="宋体" w:hAnsi="宋体" w:hint="eastAsia"/>
                <w:sz w:val="18"/>
                <w:szCs w:val="18"/>
              </w:rPr>
              <w:t>内</w:t>
            </w:r>
          </w:p>
          <w:p w:rsidR="00264BE9" w:rsidRPr="00BD12E7" w:rsidRDefault="00264BE9" w:rsidP="00B97429">
            <w:pPr>
              <w:rPr>
                <w:rFonts w:ascii="宋体"/>
                <w:sz w:val="18"/>
                <w:szCs w:val="18"/>
              </w:rPr>
            </w:pPr>
            <w:r w:rsidRPr="00BD12E7">
              <w:rPr>
                <w:rFonts w:ascii="宋体" w:hAnsi="宋体" w:hint="eastAsia"/>
                <w:sz w:val="18"/>
                <w:szCs w:val="18"/>
              </w:rPr>
              <w:t>二教楼阶梯教室</w:t>
            </w:r>
          </w:p>
          <w:p w:rsidR="00264BE9" w:rsidRPr="00BD12E7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世界英语</w:t>
            </w:r>
            <w:r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D12E7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D12E7">
              <w:rPr>
                <w:rFonts w:asci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int="eastAsia"/>
                <w:bCs/>
                <w:sz w:val="18"/>
                <w:szCs w:val="18"/>
              </w:rPr>
              <w:t>学分</w:t>
            </w:r>
          </w:p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陈龙</w:t>
            </w:r>
          </w:p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一教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505</w:t>
            </w:r>
          </w:p>
        </w:tc>
        <w:tc>
          <w:tcPr>
            <w:tcW w:w="1339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BD12E7" w:rsidTr="00985D03">
        <w:trPr>
          <w:trHeight w:val="1147"/>
          <w:jc w:val="center"/>
        </w:trPr>
        <w:tc>
          <w:tcPr>
            <w:tcW w:w="607" w:type="dxa"/>
            <w:vAlign w:val="center"/>
          </w:tcPr>
          <w:p w:rsidR="00264BE9" w:rsidRPr="00BD12E7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三</w:t>
            </w:r>
          </w:p>
        </w:tc>
        <w:tc>
          <w:tcPr>
            <w:tcW w:w="2067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264BE9" w:rsidRDefault="00264BE9" w:rsidP="00B5405B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Ⅳ必修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Pr="00BD12E7" w:rsidRDefault="00264BE9" w:rsidP="00B5405B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朱桃香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一教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102</w:t>
            </w:r>
          </w:p>
        </w:tc>
        <w:tc>
          <w:tcPr>
            <w:tcW w:w="127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64BE9" w:rsidRDefault="00264BE9" w:rsidP="00041007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希腊罗马神话选修</w:t>
            </w:r>
            <w:r w:rsidRPr="00BD12E7">
              <w:rPr>
                <w:rFonts w:asci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D12E7">
              <w:rPr>
                <w:rFonts w:ascii="宋体"/>
                <w:bCs/>
                <w:sz w:val="18"/>
                <w:szCs w:val="18"/>
              </w:rPr>
              <w:t xml:space="preserve">  </w:t>
            </w:r>
          </w:p>
          <w:p w:rsidR="00264BE9" w:rsidRPr="00BD12E7" w:rsidRDefault="00264BE9" w:rsidP="00041007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朱桃香二教</w:t>
            </w:r>
            <w:r w:rsidRPr="00BD12E7">
              <w:rPr>
                <w:rFonts w:ascii="宋体"/>
                <w:bCs/>
                <w:sz w:val="18"/>
                <w:szCs w:val="18"/>
              </w:rPr>
              <w:t>501</w:t>
            </w:r>
          </w:p>
        </w:tc>
        <w:tc>
          <w:tcPr>
            <w:tcW w:w="1339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BD12E7" w:rsidTr="00985D03">
        <w:trPr>
          <w:trHeight w:val="1182"/>
          <w:jc w:val="center"/>
        </w:trPr>
        <w:tc>
          <w:tcPr>
            <w:tcW w:w="607" w:type="dxa"/>
            <w:vAlign w:val="center"/>
          </w:tcPr>
          <w:p w:rsidR="00264BE9" w:rsidRPr="00BD12E7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D12E7">
              <w:rPr>
                <w:rFonts w:ascii="黑体" w:eastAsia="黑体" w:hAnsi="宋体" w:hint="eastAsia"/>
                <w:bCs/>
                <w:sz w:val="18"/>
                <w:szCs w:val="18"/>
              </w:rPr>
              <w:t>四</w:t>
            </w:r>
          </w:p>
        </w:tc>
        <w:tc>
          <w:tcPr>
            <w:tcW w:w="2067" w:type="dxa"/>
          </w:tcPr>
          <w:p w:rsidR="00264BE9" w:rsidRPr="00BD12E7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D12E7">
              <w:rPr>
                <w:rFonts w:ascii="宋体" w:hint="eastAsia"/>
                <w:bCs/>
                <w:sz w:val="18"/>
                <w:szCs w:val="18"/>
              </w:rPr>
              <w:t>朱桃香</w:t>
            </w:r>
          </w:p>
          <w:p w:rsidR="00264BE9" w:rsidRPr="00BD12E7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204</w:t>
            </w:r>
          </w:p>
        </w:tc>
        <w:tc>
          <w:tcPr>
            <w:tcW w:w="2268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体育Ⅳ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127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9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BD12E7" w:rsidTr="00985D03">
        <w:trPr>
          <w:cantSplit/>
          <w:trHeight w:val="1368"/>
          <w:jc w:val="center"/>
        </w:trPr>
        <w:tc>
          <w:tcPr>
            <w:tcW w:w="607" w:type="dxa"/>
            <w:vAlign w:val="center"/>
          </w:tcPr>
          <w:p w:rsidR="00264BE9" w:rsidRPr="00BD12E7" w:rsidRDefault="00264BE9" w:rsidP="00BE68FD">
            <w:pPr>
              <w:jc w:val="center"/>
              <w:rPr>
                <w:rFonts w:ascii="黑体" w:eastAsia="黑体" w:hAnsi="宋体"/>
                <w:bCs/>
                <w:color w:val="000000"/>
                <w:sz w:val="18"/>
                <w:szCs w:val="18"/>
              </w:rPr>
            </w:pPr>
            <w:r w:rsidRPr="00BD12E7">
              <w:rPr>
                <w:rFonts w:ascii="黑体" w:eastAsia="黑体" w:hAnsi="宋体" w:hint="eastAsia"/>
                <w:bCs/>
                <w:color w:val="000000"/>
                <w:sz w:val="18"/>
                <w:szCs w:val="18"/>
              </w:rPr>
              <w:t>五</w:t>
            </w:r>
          </w:p>
        </w:tc>
        <w:tc>
          <w:tcPr>
            <w:tcW w:w="2067" w:type="dxa"/>
          </w:tcPr>
          <w:p w:rsidR="00264BE9" w:rsidRPr="00985D03" w:rsidRDefault="00264BE9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color w:val="000000"/>
                <w:sz w:val="18"/>
                <w:szCs w:val="18"/>
              </w:rPr>
              <w:t>英语听说</w:t>
            </w:r>
            <w:r w:rsidRPr="00BD12E7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Ⅳ必修</w:t>
            </w:r>
            <w:r>
              <w:rPr>
                <w:rFonts w:ascii="宋体" w:hAnsi="宋体"/>
                <w:bCs/>
                <w:color w:val="000000"/>
                <w:sz w:val="18"/>
                <w:szCs w:val="18"/>
              </w:rPr>
              <w:t>2</w:t>
            </w:r>
            <w:r w:rsidRPr="00BD12E7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学分</w:t>
            </w:r>
            <w:r w:rsidRPr="00BD12E7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Charles</w:t>
            </w:r>
            <w:r w:rsidRPr="00BD12E7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办</w:t>
            </w:r>
            <w:r w:rsidRPr="00BD12E7">
              <w:rPr>
                <w:rFonts w:ascii="宋体" w:hAnsi="宋体"/>
                <w:bCs/>
                <w:color w:val="000000"/>
                <w:sz w:val="18"/>
                <w:szCs w:val="18"/>
              </w:rPr>
              <w:t>703</w:t>
            </w:r>
          </w:p>
        </w:tc>
        <w:tc>
          <w:tcPr>
            <w:tcW w:w="2268" w:type="dxa"/>
          </w:tcPr>
          <w:p w:rsidR="00264BE9" w:rsidRDefault="00264BE9" w:rsidP="008F2AD5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/>
                <w:bCs/>
                <w:sz w:val="18"/>
                <w:szCs w:val="18"/>
              </w:rPr>
              <w:t>BEC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Ⅲ（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）选修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Pr="00BD12E7" w:rsidRDefault="00264BE9" w:rsidP="008F2AD5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黄若妤二教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</w:tc>
        <w:tc>
          <w:tcPr>
            <w:tcW w:w="127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339" w:type="dxa"/>
          </w:tcPr>
          <w:p w:rsidR="00264BE9" w:rsidRPr="00BD12E7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/>
    <w:p w:rsidR="00264BE9" w:rsidRDefault="00264BE9" w:rsidP="009B10AA">
      <w:pPr>
        <w:jc w:val="center"/>
        <w:rPr>
          <w:b/>
          <w:color w:val="0000FF"/>
        </w:rPr>
      </w:pPr>
    </w:p>
    <w:p w:rsidR="00264BE9" w:rsidRDefault="00264BE9" w:rsidP="009B10AA">
      <w:pPr>
        <w:jc w:val="center"/>
        <w:rPr>
          <w:b/>
          <w:color w:val="0000FF"/>
        </w:rPr>
      </w:pPr>
    </w:p>
    <w:p w:rsidR="00264BE9" w:rsidRDefault="00264BE9" w:rsidP="009B10AA">
      <w:pPr>
        <w:jc w:val="center"/>
        <w:rPr>
          <w:b/>
          <w:color w:val="0000FF"/>
        </w:rPr>
      </w:pPr>
    </w:p>
    <w:p w:rsidR="00264BE9" w:rsidRDefault="00264BE9" w:rsidP="009B10AA">
      <w:pPr>
        <w:jc w:val="center"/>
        <w:rPr>
          <w:b/>
          <w:color w:val="0000FF"/>
        </w:rPr>
      </w:pPr>
    </w:p>
    <w:p w:rsidR="00264BE9" w:rsidRDefault="00264BE9" w:rsidP="009B10AA">
      <w:pPr>
        <w:jc w:val="center"/>
        <w:rPr>
          <w:b/>
          <w:color w:val="0000FF"/>
        </w:rPr>
      </w:pPr>
      <w:r w:rsidRPr="00574472">
        <w:rPr>
          <w:rFonts w:hint="eastAsia"/>
          <w:b/>
          <w:color w:val="0000FF"/>
        </w:rPr>
        <w:t>外国语学院</w:t>
      </w:r>
      <w:r>
        <w:rPr>
          <w:b/>
          <w:color w:val="0000FF"/>
        </w:rPr>
        <w:t>2012-2013</w:t>
      </w:r>
      <w:r w:rsidRPr="00574472">
        <w:rPr>
          <w:rFonts w:hint="eastAsia"/>
          <w:b/>
          <w:color w:val="0000FF"/>
        </w:rPr>
        <w:t>学年（下学期）</w:t>
      </w:r>
      <w:r>
        <w:rPr>
          <w:b/>
          <w:color w:val="0000FF"/>
        </w:rPr>
        <w:t>2011</w:t>
      </w:r>
      <w:r w:rsidRPr="00574472">
        <w:rPr>
          <w:rFonts w:hint="eastAsia"/>
          <w:b/>
          <w:color w:val="0000FF"/>
        </w:rPr>
        <w:t>级英语</w:t>
      </w:r>
      <w:r>
        <w:rPr>
          <w:rFonts w:hint="eastAsia"/>
          <w:b/>
          <w:color w:val="0000FF"/>
        </w:rPr>
        <w:t>（商务英语）</w:t>
      </w:r>
      <w:r w:rsidRPr="00574472">
        <w:rPr>
          <w:rFonts w:hint="eastAsia"/>
          <w:b/>
          <w:color w:val="0000FF"/>
        </w:rPr>
        <w:t>课程表</w:t>
      </w:r>
    </w:p>
    <w:p w:rsidR="00264BE9" w:rsidRPr="00574472" w:rsidRDefault="00264BE9" w:rsidP="009B10AA">
      <w:pPr>
        <w:jc w:val="center"/>
        <w:rPr>
          <w:b/>
          <w:color w:val="0000FF"/>
        </w:rPr>
      </w:pPr>
    </w:p>
    <w:tbl>
      <w:tblPr>
        <w:tblW w:w="9194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"/>
        <w:gridCol w:w="2289"/>
        <w:gridCol w:w="2125"/>
        <w:gridCol w:w="1026"/>
        <w:gridCol w:w="2098"/>
        <w:gridCol w:w="1214"/>
      </w:tblGrid>
      <w:tr w:rsidR="00264BE9" w:rsidRPr="005A009D" w:rsidTr="00985D03">
        <w:trPr>
          <w:trHeight w:val="1076"/>
          <w:jc w:val="center"/>
        </w:trPr>
        <w:tc>
          <w:tcPr>
            <w:tcW w:w="442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89" w:type="dxa"/>
          </w:tcPr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1.2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5A009D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00-9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2125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264BE9">
            <w:pPr>
              <w:ind w:firstLineChars="343" w:firstLine="31680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3.4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5A009D" w:rsidRDefault="00264BE9" w:rsidP="00264BE9">
            <w:pPr>
              <w:ind w:firstLineChars="147" w:firstLine="31680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10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10-12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/>
                <w:bCs/>
                <w:sz w:val="18"/>
                <w:szCs w:val="18"/>
              </w:rPr>
              <w:t>00</w:t>
            </w:r>
          </w:p>
        </w:tc>
        <w:tc>
          <w:tcPr>
            <w:tcW w:w="1026" w:type="dxa"/>
          </w:tcPr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中午</w:t>
            </w:r>
          </w:p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5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6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休息</w:t>
            </w:r>
          </w:p>
        </w:tc>
        <w:tc>
          <w:tcPr>
            <w:tcW w:w="2098" w:type="dxa"/>
          </w:tcPr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7,8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264BE9" w:rsidRPr="005A009D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14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30-16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1214" w:type="dxa"/>
          </w:tcPr>
          <w:p w:rsidR="00264BE9" w:rsidRPr="005A009D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11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12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、节</w:t>
            </w:r>
          </w:p>
          <w:p w:rsidR="00264BE9" w:rsidRPr="005A009D" w:rsidRDefault="00264BE9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19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00-20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</w:tr>
      <w:tr w:rsidR="00264BE9" w:rsidRPr="005A009D" w:rsidTr="00985D03">
        <w:trPr>
          <w:trHeight w:val="2728"/>
          <w:jc w:val="center"/>
        </w:trPr>
        <w:tc>
          <w:tcPr>
            <w:tcW w:w="442" w:type="dxa"/>
            <w:vAlign w:val="center"/>
          </w:tcPr>
          <w:p w:rsidR="00264BE9" w:rsidRPr="005A009D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5A009D">
              <w:rPr>
                <w:rFonts w:ascii="黑体" w:eastAsia="黑体" w:hAnsi="宋体" w:hint="eastAsia"/>
                <w:bCs/>
                <w:sz w:val="18"/>
                <w:szCs w:val="18"/>
              </w:rPr>
              <w:t>一</w:t>
            </w:r>
          </w:p>
        </w:tc>
        <w:tc>
          <w:tcPr>
            <w:tcW w:w="2289" w:type="dxa"/>
          </w:tcPr>
          <w:p w:rsidR="00264BE9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商内任秀玲二教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202</w:t>
            </w:r>
          </w:p>
          <w:p w:rsidR="00264BE9" w:rsidRPr="005A009D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264BE9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广告英语</w:t>
            </w:r>
            <w:r w:rsidRPr="005A009D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5A009D">
              <w:rPr>
                <w:rFonts w:asci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B+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郭韵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264BE9" w:rsidRPr="005A009D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英语写作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Ⅱ必修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段维军二教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203</w:t>
            </w:r>
          </w:p>
          <w:p w:rsidR="00264BE9" w:rsidRPr="005A009D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5" w:type="dxa"/>
          </w:tcPr>
          <w:p w:rsidR="00264BE9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英语写作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>
              <w:rPr>
                <w:rFonts w:ascii="宋体" w:hAnsi="宋体" w:hint="eastAsia"/>
                <w:bCs/>
                <w:szCs w:val="21"/>
              </w:rPr>
              <w:t>必修</w:t>
            </w:r>
            <w:r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学分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段维军二教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203</w:t>
            </w:r>
          </w:p>
          <w:p w:rsidR="00264BE9" w:rsidRPr="005A009D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广告英语</w:t>
            </w:r>
            <w:r>
              <w:rPr>
                <w:rFonts w:ascii="宋体" w:hAnsi="宋体" w:hint="eastAsia"/>
                <w:bCs/>
                <w:szCs w:val="21"/>
              </w:rPr>
              <w:t>选修</w:t>
            </w:r>
            <w:r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学分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商内</w:t>
            </w:r>
            <w:r w:rsidRPr="005A009D">
              <w:rPr>
                <w:rFonts w:ascii="宋体"/>
                <w:bCs/>
                <w:sz w:val="18"/>
                <w:szCs w:val="18"/>
              </w:rPr>
              <w:t>+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A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郭韵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264BE9" w:rsidRPr="005A009D" w:rsidRDefault="00264BE9" w:rsidP="008F7696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0511B5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英语泛读</w:t>
            </w:r>
            <w:r>
              <w:rPr>
                <w:rFonts w:ascii="宋体" w:hAnsi="宋体" w:hint="eastAsia"/>
                <w:bCs/>
                <w:szCs w:val="21"/>
              </w:rPr>
              <w:t>必修</w:t>
            </w:r>
            <w:r>
              <w:rPr>
                <w:rFonts w:ascii="宋体" w:hAnsi="宋体"/>
                <w:bCs/>
                <w:szCs w:val="21"/>
              </w:rPr>
              <w:t>2</w:t>
            </w:r>
            <w:r>
              <w:rPr>
                <w:rFonts w:ascii="宋体" w:hAnsi="宋体" w:hint="eastAsia"/>
                <w:bCs/>
                <w:szCs w:val="21"/>
              </w:rPr>
              <w:t>学分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IV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B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梁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瑞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清一教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102</w:t>
            </w:r>
          </w:p>
        </w:tc>
        <w:tc>
          <w:tcPr>
            <w:tcW w:w="1026" w:type="dxa"/>
          </w:tcPr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98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14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5A009D" w:rsidTr="00985D03">
        <w:trPr>
          <w:trHeight w:val="1736"/>
          <w:jc w:val="center"/>
        </w:trPr>
        <w:tc>
          <w:tcPr>
            <w:tcW w:w="442" w:type="dxa"/>
            <w:vAlign w:val="center"/>
          </w:tcPr>
          <w:p w:rsidR="00264BE9" w:rsidRPr="005A009D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5A009D">
              <w:rPr>
                <w:rFonts w:ascii="黑体" w:eastAsia="黑体" w:hAnsi="宋体" w:hint="eastAsia"/>
                <w:bCs/>
                <w:sz w:val="18"/>
                <w:szCs w:val="18"/>
              </w:rPr>
              <w:t>二</w:t>
            </w:r>
          </w:p>
        </w:tc>
        <w:tc>
          <w:tcPr>
            <w:tcW w:w="2289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862FA4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985D03" w:rsidRDefault="00264BE9" w:rsidP="00BD12E7">
            <w:pPr>
              <w:rPr>
                <w:rFonts w:ascii="宋体"/>
                <w:bCs/>
                <w:sz w:val="18"/>
                <w:szCs w:val="18"/>
              </w:rPr>
            </w:pPr>
            <w:r w:rsidRPr="00985D03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985D03">
              <w:rPr>
                <w:rFonts w:ascii="宋体"/>
                <w:bCs/>
                <w:sz w:val="18"/>
                <w:szCs w:val="18"/>
              </w:rPr>
              <w:t>IV</w:t>
            </w:r>
            <w:r w:rsidRPr="00985D03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985D03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985D03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985D03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985D03">
              <w:rPr>
                <w:rFonts w:ascii="宋体"/>
                <w:bCs/>
                <w:sz w:val="18"/>
                <w:szCs w:val="18"/>
              </w:rPr>
              <w:t>ACharles</w:t>
            </w:r>
            <w:r w:rsidRPr="00985D03">
              <w:rPr>
                <w:rFonts w:ascii="宋体" w:hint="eastAsia"/>
                <w:bCs/>
                <w:sz w:val="18"/>
                <w:szCs w:val="18"/>
              </w:rPr>
              <w:t>办</w:t>
            </w:r>
            <w:r w:rsidRPr="00985D03">
              <w:rPr>
                <w:rFonts w:ascii="宋体"/>
                <w:bCs/>
                <w:sz w:val="18"/>
                <w:szCs w:val="18"/>
              </w:rPr>
              <w:t>703</w:t>
            </w:r>
          </w:p>
          <w:p w:rsidR="00264BE9" w:rsidRPr="005A009D" w:rsidRDefault="00264BE9" w:rsidP="005A009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5" w:type="dxa"/>
          </w:tcPr>
          <w:p w:rsidR="00264BE9" w:rsidRPr="005A009D" w:rsidRDefault="00264BE9" w:rsidP="00BE68FD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毛泽东思想和中国特色社会主义理论体系概论（下）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3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 w:hAnsi="宋体" w:hint="eastAsia"/>
                <w:sz w:val="18"/>
                <w:szCs w:val="18"/>
              </w:rPr>
              <w:t>内</w:t>
            </w:r>
          </w:p>
          <w:p w:rsidR="00264BE9" w:rsidRDefault="00264BE9" w:rsidP="00BE68FD">
            <w:pPr>
              <w:rPr>
                <w:rFonts w:ascii="宋体"/>
                <w:sz w:val="18"/>
                <w:szCs w:val="18"/>
              </w:rPr>
            </w:pPr>
            <w:r w:rsidRPr="005A009D">
              <w:rPr>
                <w:rFonts w:ascii="宋体" w:hAnsi="宋体" w:hint="eastAsia"/>
                <w:sz w:val="18"/>
                <w:szCs w:val="18"/>
              </w:rPr>
              <w:t>二教楼阶梯教室</w:t>
            </w:r>
          </w:p>
          <w:p w:rsidR="00264BE9" w:rsidRPr="005A009D" w:rsidRDefault="00264BE9" w:rsidP="00BE68FD">
            <w:pPr>
              <w:rPr>
                <w:rFonts w:ascii="宋体"/>
                <w:sz w:val="18"/>
                <w:szCs w:val="18"/>
              </w:rPr>
            </w:pPr>
          </w:p>
          <w:p w:rsidR="00264BE9" w:rsidRPr="005A009D" w:rsidRDefault="00264BE9" w:rsidP="00B97429">
            <w:pPr>
              <w:rPr>
                <w:sz w:val="18"/>
                <w:szCs w:val="18"/>
              </w:rPr>
            </w:pPr>
            <w:r w:rsidRPr="005A009D">
              <w:rPr>
                <w:rFonts w:hint="eastAsia"/>
                <w:sz w:val="18"/>
                <w:szCs w:val="18"/>
              </w:rPr>
              <w:t>当代中国概论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hint="eastAsia"/>
                <w:sz w:val="18"/>
                <w:szCs w:val="18"/>
              </w:rPr>
              <w:t>外</w:t>
            </w:r>
            <w:r w:rsidRPr="005A009D">
              <w:rPr>
                <w:rFonts w:ascii="宋体" w:hAnsi="宋体" w:hint="eastAsia"/>
                <w:sz w:val="18"/>
                <w:szCs w:val="18"/>
              </w:rPr>
              <w:t>二教楼</w:t>
            </w:r>
            <w:r w:rsidRPr="005A009D">
              <w:rPr>
                <w:rFonts w:ascii="宋体" w:hAnsi="宋体"/>
                <w:sz w:val="18"/>
                <w:szCs w:val="18"/>
              </w:rPr>
              <w:t>101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026" w:type="dxa"/>
          </w:tcPr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5A009D">
              <w:rPr>
                <w:rFonts w:ascii="宋体"/>
                <w:bCs/>
                <w:sz w:val="18"/>
                <w:szCs w:val="18"/>
              </w:rPr>
              <w:t xml:space="preserve">IV </w:t>
            </w:r>
          </w:p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商内</w:t>
            </w:r>
          </w:p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/>
                <w:bCs/>
                <w:sz w:val="18"/>
                <w:szCs w:val="18"/>
              </w:rPr>
              <w:t>Charles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办</w:t>
            </w:r>
            <w:r w:rsidRPr="005A009D">
              <w:rPr>
                <w:rFonts w:ascii="宋体"/>
                <w:bCs/>
                <w:sz w:val="18"/>
                <w:szCs w:val="18"/>
              </w:rPr>
              <w:t>703</w:t>
            </w:r>
            <w:bookmarkStart w:id="0" w:name="_GoBack"/>
            <w:bookmarkEnd w:id="0"/>
          </w:p>
        </w:tc>
        <w:tc>
          <w:tcPr>
            <w:tcW w:w="2098" w:type="dxa"/>
          </w:tcPr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英语写作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杨才英办</w:t>
            </w:r>
            <w:r w:rsidRPr="005A009D">
              <w:rPr>
                <w:rFonts w:ascii="宋体"/>
                <w:bCs/>
                <w:sz w:val="18"/>
                <w:szCs w:val="18"/>
              </w:rPr>
              <w:t>701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英语写作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B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王永庆二教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EA5FCE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5A009D">
              <w:rPr>
                <w:rFonts w:ascii="宋体"/>
                <w:bCs/>
                <w:sz w:val="18"/>
                <w:szCs w:val="18"/>
              </w:rPr>
              <w:t>IV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C</w:t>
            </w:r>
            <w:r>
              <w:rPr>
                <w:rFonts w:ascii="宋体"/>
                <w:bCs/>
                <w:sz w:val="18"/>
                <w:szCs w:val="18"/>
              </w:rPr>
              <w:t xml:space="preserve">Charles 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办</w:t>
            </w:r>
            <w:r w:rsidRPr="005A009D">
              <w:rPr>
                <w:rFonts w:ascii="宋体"/>
                <w:bCs/>
                <w:sz w:val="18"/>
                <w:szCs w:val="18"/>
              </w:rPr>
              <w:t>703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14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5A009D" w:rsidTr="00985D03">
        <w:trPr>
          <w:trHeight w:val="1363"/>
          <w:jc w:val="center"/>
        </w:trPr>
        <w:tc>
          <w:tcPr>
            <w:tcW w:w="442" w:type="dxa"/>
            <w:vAlign w:val="center"/>
          </w:tcPr>
          <w:p w:rsidR="00264BE9" w:rsidRPr="005A009D" w:rsidRDefault="00264BE9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三</w:t>
            </w:r>
          </w:p>
        </w:tc>
        <w:tc>
          <w:tcPr>
            <w:tcW w:w="2289" w:type="dxa"/>
          </w:tcPr>
          <w:p w:rsidR="00264BE9" w:rsidRDefault="00264BE9" w:rsidP="00A94091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商内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任秀玲办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703</w:t>
            </w:r>
          </w:p>
          <w:p w:rsidR="00264BE9" w:rsidRPr="005A009D" w:rsidRDefault="00264BE9" w:rsidP="00A94091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A94091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Ⅳ必修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B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徐璐二教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  <w:p w:rsidR="00264BE9" w:rsidRPr="005A009D" w:rsidRDefault="00264BE9" w:rsidP="00A94091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125" w:type="dxa"/>
          </w:tcPr>
          <w:p w:rsidR="00264BE9" w:rsidRDefault="00264BE9" w:rsidP="00862FA4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徐璐二教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204</w:t>
            </w:r>
          </w:p>
          <w:p w:rsidR="00264BE9" w:rsidRPr="005A009D" w:rsidRDefault="00264BE9" w:rsidP="00862FA4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5A009D">
            <w:pPr>
              <w:spacing w:line="280" w:lineRule="exact"/>
              <w:jc w:val="left"/>
              <w:rPr>
                <w:rFonts w:ascii="宋体" w:hAns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Ⅳ必修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甘文凝二教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502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026" w:type="dxa"/>
          </w:tcPr>
          <w:p w:rsidR="00264BE9" w:rsidRPr="005A009D" w:rsidRDefault="00264BE9" w:rsidP="00DD7E77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98" w:type="dxa"/>
          </w:tcPr>
          <w:p w:rsidR="00264BE9" w:rsidRDefault="00264BE9" w:rsidP="00A9619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会计基础Ⅱ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选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学分商内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+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B</w:t>
            </w:r>
          </w:p>
          <w:p w:rsidR="00264BE9" w:rsidRPr="00985D03" w:rsidRDefault="00264BE9" w:rsidP="00A96192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彭红兵二教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203</w:t>
            </w:r>
          </w:p>
          <w:p w:rsidR="00264BE9" w:rsidRPr="005A009D" w:rsidRDefault="00264BE9" w:rsidP="00A96192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/>
                <w:bCs/>
                <w:sz w:val="18"/>
                <w:szCs w:val="18"/>
              </w:rPr>
              <w:t>6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、</w:t>
            </w:r>
            <w:r w:rsidRPr="005A009D">
              <w:rPr>
                <w:rFonts w:ascii="宋体"/>
                <w:bCs/>
                <w:sz w:val="18"/>
                <w:szCs w:val="18"/>
              </w:rPr>
              <w:t>7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节（</w:t>
            </w:r>
            <w:r w:rsidRPr="005A009D">
              <w:rPr>
                <w:rFonts w:asci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/>
                <w:bCs/>
                <w:sz w:val="18"/>
                <w:szCs w:val="18"/>
              </w:rPr>
              <w:t>00</w:t>
            </w:r>
            <w:r w:rsidRPr="005A009D">
              <w:rPr>
                <w:rFonts w:ascii="宋体" w:hint="eastAsia"/>
                <w:bCs/>
                <w:sz w:val="18"/>
                <w:szCs w:val="18"/>
              </w:rPr>
              <w:t>上课）</w:t>
            </w:r>
          </w:p>
        </w:tc>
        <w:tc>
          <w:tcPr>
            <w:tcW w:w="1214" w:type="dxa"/>
          </w:tcPr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会计基础Ⅱ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选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A+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彭红兵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203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9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节（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5A009D">
              <w:rPr>
                <w:rFonts w:ascii="宋体"/>
                <w:bCs/>
                <w:sz w:val="18"/>
                <w:szCs w:val="18"/>
              </w:rPr>
              <w:t>00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上课）</w:t>
            </w:r>
          </w:p>
        </w:tc>
      </w:tr>
      <w:tr w:rsidR="00264BE9" w:rsidRPr="005A009D" w:rsidTr="00985D03">
        <w:trPr>
          <w:trHeight w:val="1714"/>
          <w:jc w:val="center"/>
        </w:trPr>
        <w:tc>
          <w:tcPr>
            <w:tcW w:w="442" w:type="dxa"/>
            <w:vAlign w:val="center"/>
          </w:tcPr>
          <w:p w:rsidR="00264BE9" w:rsidRPr="005A009D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5A009D">
              <w:rPr>
                <w:rFonts w:ascii="黑体" w:eastAsia="黑体" w:hAnsi="宋体" w:hint="eastAsia"/>
                <w:bCs/>
                <w:sz w:val="18"/>
                <w:szCs w:val="18"/>
              </w:rPr>
              <w:t>四</w:t>
            </w:r>
          </w:p>
        </w:tc>
        <w:tc>
          <w:tcPr>
            <w:tcW w:w="2289" w:type="dxa"/>
          </w:tcPr>
          <w:p w:rsidR="00264BE9" w:rsidRPr="005A009D" w:rsidRDefault="00264BE9" w:rsidP="00122C12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BECIII(2</w:t>
            </w:r>
            <w:r w:rsidRPr="005A009D">
              <w:rPr>
                <w:rFonts w:ascii="宋体"/>
                <w:bCs/>
                <w:sz w:val="18"/>
                <w:szCs w:val="18"/>
              </w:rPr>
              <w:t>)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Pr="005A009D" w:rsidRDefault="00264BE9" w:rsidP="00BD12E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A+</w:t>
            </w:r>
            <w:r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 xml:space="preserve">CNeil 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</w:tc>
        <w:tc>
          <w:tcPr>
            <w:tcW w:w="2125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体育Ⅳ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>
              <w:rPr>
                <w:rFonts w:ascii="宋体" w:hAnsi="宋体"/>
                <w:bCs/>
                <w:sz w:val="18"/>
                <w:szCs w:val="18"/>
              </w:rPr>
              <w:t>2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</w:tc>
        <w:tc>
          <w:tcPr>
            <w:tcW w:w="1026" w:type="dxa"/>
          </w:tcPr>
          <w:p w:rsidR="00264BE9" w:rsidRPr="005A009D" w:rsidRDefault="00264BE9" w:rsidP="00F61375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BECIII(2</w:t>
            </w:r>
            <w:r w:rsidRPr="005A009D">
              <w:rPr>
                <w:rFonts w:ascii="宋体"/>
                <w:bCs/>
                <w:sz w:val="18"/>
                <w:szCs w:val="18"/>
              </w:rPr>
              <w:t>)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Pr="005A009D" w:rsidRDefault="00264BE9" w:rsidP="00F61375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/>
                <w:bCs/>
                <w:sz w:val="18"/>
                <w:szCs w:val="18"/>
              </w:rPr>
              <w:t>BNeil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204</w:t>
            </w:r>
          </w:p>
          <w:p w:rsidR="00264BE9" w:rsidRPr="005A009D" w:rsidRDefault="00264BE9" w:rsidP="00F61375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98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14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264BE9" w:rsidRPr="005A009D" w:rsidTr="00985D03">
        <w:trPr>
          <w:cantSplit/>
          <w:trHeight w:val="1368"/>
          <w:jc w:val="center"/>
        </w:trPr>
        <w:tc>
          <w:tcPr>
            <w:tcW w:w="442" w:type="dxa"/>
            <w:vAlign w:val="center"/>
          </w:tcPr>
          <w:p w:rsidR="00264BE9" w:rsidRPr="005A009D" w:rsidRDefault="00264BE9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5A009D">
              <w:rPr>
                <w:rFonts w:ascii="黑体" w:eastAsia="黑体" w:hAnsi="宋体" w:hint="eastAsia"/>
                <w:bCs/>
                <w:sz w:val="18"/>
                <w:szCs w:val="18"/>
              </w:rPr>
              <w:t>五</w:t>
            </w:r>
          </w:p>
        </w:tc>
        <w:tc>
          <w:tcPr>
            <w:tcW w:w="2289" w:type="dxa"/>
          </w:tcPr>
          <w:p w:rsidR="00264BE9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B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徐璐二教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202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1D2AF7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/>
                <w:bCs/>
                <w:sz w:val="18"/>
                <w:szCs w:val="18"/>
              </w:rPr>
              <w:t>BEC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Ⅲ</w:t>
            </w:r>
            <w:r>
              <w:rPr>
                <w:rFonts w:ascii="宋体" w:hAnsi="宋体"/>
                <w:bCs/>
                <w:sz w:val="18"/>
                <w:szCs w:val="18"/>
              </w:rPr>
              <w:t>(2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 xml:space="preserve">)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学分商内黄若妤二教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201</w:t>
            </w: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英语泛读Ⅳ必修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A+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梁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瑞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清办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701</w:t>
            </w:r>
          </w:p>
        </w:tc>
        <w:tc>
          <w:tcPr>
            <w:tcW w:w="2125" w:type="dxa"/>
          </w:tcPr>
          <w:p w:rsidR="00264BE9" w:rsidRPr="005A009D" w:rsidRDefault="00264BE9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int="eastAsia"/>
                <w:bCs/>
                <w:sz w:val="18"/>
                <w:szCs w:val="18"/>
              </w:rPr>
              <w:t>综合英语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Ⅳ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C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徐璐二教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202</w:t>
            </w:r>
          </w:p>
          <w:p w:rsidR="00264BE9" w:rsidRDefault="00264BE9" w:rsidP="00BD12E7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商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BD12E7">
              <w:rPr>
                <w:rFonts w:ascii="宋体" w:hAnsi="宋体" w:hint="eastAsia"/>
                <w:bCs/>
                <w:sz w:val="18"/>
                <w:szCs w:val="18"/>
              </w:rPr>
              <w:t>甘文凝二教</w:t>
            </w:r>
            <w:r w:rsidRPr="00BD12E7">
              <w:rPr>
                <w:rFonts w:ascii="宋体" w:hAnsi="宋体"/>
                <w:bCs/>
                <w:sz w:val="18"/>
                <w:szCs w:val="18"/>
              </w:rPr>
              <w:t>102</w:t>
            </w:r>
          </w:p>
          <w:p w:rsidR="00264BE9" w:rsidRPr="00BD12E7" w:rsidRDefault="00264BE9" w:rsidP="00BD12E7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264BE9" w:rsidRPr="00BD12E7" w:rsidRDefault="00264BE9" w:rsidP="00DD7E77">
            <w:pPr>
              <w:rPr>
                <w:rFonts w:ascii="宋体"/>
                <w:bCs/>
                <w:sz w:val="18"/>
                <w:szCs w:val="18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英语听说</w:t>
            </w:r>
            <w:r w:rsidRPr="00BD12E7">
              <w:rPr>
                <w:rFonts w:ascii="宋体"/>
                <w:bCs/>
                <w:sz w:val="18"/>
                <w:szCs w:val="18"/>
              </w:rPr>
              <w:t>IV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264BE9" w:rsidRDefault="00264BE9" w:rsidP="00BD12E7">
            <w:pPr>
              <w:rPr>
                <w:rFonts w:ascii="宋体"/>
                <w:bCs/>
                <w:sz w:val="18"/>
                <w:szCs w:val="18"/>
                <w:lang w:val="fr-FR"/>
              </w:rPr>
            </w:pPr>
            <w:r w:rsidRPr="00BD12E7">
              <w:rPr>
                <w:rFonts w:ascii="宋体" w:hint="eastAsia"/>
                <w:bCs/>
                <w:sz w:val="18"/>
                <w:szCs w:val="18"/>
              </w:rPr>
              <w:t>商</w:t>
            </w:r>
            <w:r w:rsidRPr="00BD12E7">
              <w:rPr>
                <w:rFonts w:ascii="宋体"/>
                <w:bCs/>
                <w:sz w:val="18"/>
                <w:szCs w:val="18"/>
                <w:lang w:val="fr-FR"/>
              </w:rPr>
              <w:t>BCharles</w:t>
            </w:r>
            <w:r w:rsidRPr="00BD12E7">
              <w:rPr>
                <w:rFonts w:ascii="宋体" w:hint="eastAsia"/>
                <w:bCs/>
                <w:sz w:val="18"/>
                <w:szCs w:val="18"/>
              </w:rPr>
              <w:t>二教</w:t>
            </w:r>
            <w:r w:rsidRPr="00BD12E7">
              <w:rPr>
                <w:rFonts w:ascii="宋体"/>
                <w:bCs/>
                <w:sz w:val="18"/>
                <w:szCs w:val="18"/>
                <w:lang w:val="fr-FR"/>
              </w:rPr>
              <w:t>401</w:t>
            </w:r>
          </w:p>
          <w:p w:rsidR="00264BE9" w:rsidRPr="00BD12E7" w:rsidRDefault="00264BE9" w:rsidP="00BD12E7">
            <w:pPr>
              <w:rPr>
                <w:rFonts w:ascii="宋体"/>
                <w:bCs/>
                <w:sz w:val="18"/>
                <w:szCs w:val="18"/>
                <w:lang w:val="fr-FR"/>
              </w:rPr>
            </w:pPr>
          </w:p>
          <w:p w:rsidR="00264BE9" w:rsidRPr="005A009D" w:rsidRDefault="00264BE9" w:rsidP="00BD12E7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英语泛读Ⅳ必修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学分商内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梁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>瑞</w:t>
            </w:r>
            <w:r w:rsidRPr="005A009D">
              <w:rPr>
                <w:rFonts w:ascii="宋体" w:hAnsi="宋体" w:hint="eastAsia"/>
                <w:bCs/>
                <w:sz w:val="18"/>
                <w:szCs w:val="18"/>
              </w:rPr>
              <w:t>清办</w:t>
            </w:r>
            <w:r w:rsidRPr="005A009D">
              <w:rPr>
                <w:rFonts w:ascii="宋体" w:hAnsi="宋体"/>
                <w:bCs/>
                <w:sz w:val="18"/>
                <w:szCs w:val="18"/>
              </w:rPr>
              <w:t>701</w:t>
            </w:r>
          </w:p>
        </w:tc>
        <w:tc>
          <w:tcPr>
            <w:tcW w:w="1026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98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214" w:type="dxa"/>
          </w:tcPr>
          <w:p w:rsidR="00264BE9" w:rsidRPr="005A009D" w:rsidRDefault="00264BE9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264BE9" w:rsidRPr="0065142C" w:rsidRDefault="00264BE9" w:rsidP="009B10AA"/>
    <w:p w:rsidR="00264BE9" w:rsidRDefault="00264BE9"/>
    <w:sectPr w:rsidR="00264BE9" w:rsidSect="001F7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0AA"/>
    <w:rsid w:val="000071E5"/>
    <w:rsid w:val="00036E82"/>
    <w:rsid w:val="00041007"/>
    <w:rsid w:val="000511B5"/>
    <w:rsid w:val="000768B9"/>
    <w:rsid w:val="000867C7"/>
    <w:rsid w:val="000A7606"/>
    <w:rsid w:val="000F4B99"/>
    <w:rsid w:val="00122C12"/>
    <w:rsid w:val="00125B4D"/>
    <w:rsid w:val="00135E9C"/>
    <w:rsid w:val="00151D58"/>
    <w:rsid w:val="00197A3E"/>
    <w:rsid w:val="001D2AF7"/>
    <w:rsid w:val="001D76E6"/>
    <w:rsid w:val="001D7B18"/>
    <w:rsid w:val="001F7EBA"/>
    <w:rsid w:val="00227B14"/>
    <w:rsid w:val="002453DF"/>
    <w:rsid w:val="00252DE2"/>
    <w:rsid w:val="00264BE9"/>
    <w:rsid w:val="00276930"/>
    <w:rsid w:val="002835A3"/>
    <w:rsid w:val="00324010"/>
    <w:rsid w:val="0041205A"/>
    <w:rsid w:val="00484604"/>
    <w:rsid w:val="00504191"/>
    <w:rsid w:val="00533DE5"/>
    <w:rsid w:val="00540526"/>
    <w:rsid w:val="00570A0D"/>
    <w:rsid w:val="00574472"/>
    <w:rsid w:val="0058612D"/>
    <w:rsid w:val="005A009D"/>
    <w:rsid w:val="005F4EE6"/>
    <w:rsid w:val="0062338B"/>
    <w:rsid w:val="00645FEB"/>
    <w:rsid w:val="0065142C"/>
    <w:rsid w:val="006537FA"/>
    <w:rsid w:val="00663A0F"/>
    <w:rsid w:val="00804496"/>
    <w:rsid w:val="00804542"/>
    <w:rsid w:val="00813179"/>
    <w:rsid w:val="00862FA4"/>
    <w:rsid w:val="008709AD"/>
    <w:rsid w:val="00884B03"/>
    <w:rsid w:val="008B7C5F"/>
    <w:rsid w:val="008E41D6"/>
    <w:rsid w:val="008F2AD5"/>
    <w:rsid w:val="008F7696"/>
    <w:rsid w:val="00931EA9"/>
    <w:rsid w:val="00981FA8"/>
    <w:rsid w:val="00983620"/>
    <w:rsid w:val="00985D03"/>
    <w:rsid w:val="009B10AA"/>
    <w:rsid w:val="009F7D7C"/>
    <w:rsid w:val="00A1771B"/>
    <w:rsid w:val="00A242BC"/>
    <w:rsid w:val="00A90EF9"/>
    <w:rsid w:val="00A94091"/>
    <w:rsid w:val="00A96192"/>
    <w:rsid w:val="00AE32F9"/>
    <w:rsid w:val="00AE59D1"/>
    <w:rsid w:val="00AF3867"/>
    <w:rsid w:val="00B056AA"/>
    <w:rsid w:val="00B45F15"/>
    <w:rsid w:val="00B5405B"/>
    <w:rsid w:val="00B97429"/>
    <w:rsid w:val="00BB7E6E"/>
    <w:rsid w:val="00BD12E7"/>
    <w:rsid w:val="00BE13B1"/>
    <w:rsid w:val="00BE68FD"/>
    <w:rsid w:val="00BF7107"/>
    <w:rsid w:val="00C434DC"/>
    <w:rsid w:val="00C73D5C"/>
    <w:rsid w:val="00CA1791"/>
    <w:rsid w:val="00CD52BF"/>
    <w:rsid w:val="00D03E70"/>
    <w:rsid w:val="00D15067"/>
    <w:rsid w:val="00D4324B"/>
    <w:rsid w:val="00D9668B"/>
    <w:rsid w:val="00DB2F7A"/>
    <w:rsid w:val="00DC2B8F"/>
    <w:rsid w:val="00DD7E77"/>
    <w:rsid w:val="00DE7329"/>
    <w:rsid w:val="00E072D6"/>
    <w:rsid w:val="00E34930"/>
    <w:rsid w:val="00E37AFC"/>
    <w:rsid w:val="00E80D8C"/>
    <w:rsid w:val="00EA5FCE"/>
    <w:rsid w:val="00EC2618"/>
    <w:rsid w:val="00EC3C08"/>
    <w:rsid w:val="00EF2FFC"/>
    <w:rsid w:val="00F26ABE"/>
    <w:rsid w:val="00F61375"/>
    <w:rsid w:val="00F81405"/>
    <w:rsid w:val="00FA16B8"/>
    <w:rsid w:val="00FC07D0"/>
    <w:rsid w:val="00FC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A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07D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41D6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49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396</TotalTime>
  <Pages>3</Pages>
  <Words>189</Words>
  <Characters>1082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外国语学院2012-2013学年（下学期）2011级英语（语言文学）课程表</dc:title>
  <dc:subject/>
  <dc:creator>JKB</dc:creator>
  <cp:keywords/>
  <dc:description/>
  <cp:lastModifiedBy>a</cp:lastModifiedBy>
  <cp:revision>17</cp:revision>
  <cp:lastPrinted>2012-12-17T00:52:00Z</cp:lastPrinted>
  <dcterms:created xsi:type="dcterms:W3CDTF">2012-12-14T01:57:00Z</dcterms:created>
  <dcterms:modified xsi:type="dcterms:W3CDTF">2012-12-20T03:45:00Z</dcterms:modified>
</cp:coreProperties>
</file>